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1A69A5" w:rsidTr="001A69A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9A5" w:rsidRDefault="001A69A5" w:rsidP="00482AE5">
            <w:r>
              <w:t>Приложение 1</w:t>
            </w:r>
          </w:p>
        </w:tc>
      </w:tr>
      <w:tr w:rsidR="001A69A5" w:rsidTr="001A69A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9A5" w:rsidRDefault="001A69A5" w:rsidP="00482AE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1A69A5" w:rsidTr="001A69A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9A5" w:rsidRPr="00A063FF" w:rsidRDefault="001A69A5" w:rsidP="00A063FF">
            <w:r>
              <w:t xml:space="preserve">от </w:t>
            </w:r>
            <w:r w:rsidR="00A063FF">
              <w:t>28.11.2019</w:t>
            </w:r>
            <w:r>
              <w:t xml:space="preserve"> №</w:t>
            </w:r>
            <w:r w:rsidR="00A063FF">
              <w:t xml:space="preserve"> 58-442</w:t>
            </w:r>
          </w:p>
        </w:tc>
      </w:tr>
      <w:tr w:rsidR="001A69A5" w:rsidTr="001A69A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pPr>
              <w:jc w:val="right"/>
            </w:pPr>
          </w:p>
        </w:tc>
      </w:tr>
      <w:tr w:rsidR="001A69A5" w:rsidTr="001A69A5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2019 год и на плановый период 2020 и 2021 годов</w:t>
            </w:r>
          </w:p>
        </w:tc>
      </w:tr>
      <w:tr w:rsidR="001A69A5" w:rsidTr="001A69A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9A5" w:rsidRDefault="001A69A5" w:rsidP="00482AE5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9A5" w:rsidRDefault="001A69A5" w:rsidP="00482AE5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9A5" w:rsidRDefault="001A69A5" w:rsidP="00482AE5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9A5" w:rsidRDefault="001A69A5" w:rsidP="00482AE5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9A5" w:rsidRDefault="001A69A5" w:rsidP="00482AE5">
            <w:pPr>
              <w:jc w:val="center"/>
            </w:pPr>
          </w:p>
        </w:tc>
      </w:tr>
      <w:tr w:rsidR="001A69A5" w:rsidTr="001A69A5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r>
              <w:t xml:space="preserve">  </w:t>
            </w: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тыс. руб.</w:t>
            </w:r>
          </w:p>
        </w:tc>
      </w:tr>
      <w:tr w:rsidR="001A69A5" w:rsidTr="001A69A5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2019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2020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2021 год</w:t>
            </w:r>
          </w:p>
        </w:tc>
      </w:tr>
      <w:tr w:rsidR="001A69A5" w:rsidTr="001A69A5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69A5" w:rsidRDefault="001A69A5" w:rsidP="00482AE5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A69A5" w:rsidRDefault="001A69A5" w:rsidP="00482AE5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/>
        </w:tc>
      </w:tr>
    </w:tbl>
    <w:p w:rsidR="001A69A5" w:rsidRPr="001A69A5" w:rsidRDefault="001A69A5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1A69A5" w:rsidTr="001A69A5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A69A5" w:rsidRDefault="001A69A5" w:rsidP="00482AE5">
            <w:pPr>
              <w:jc w:val="center"/>
            </w:pPr>
            <w:r>
              <w:t>5</w:t>
            </w:r>
          </w:p>
        </w:tc>
      </w:tr>
      <w:tr w:rsidR="001A69A5" w:rsidTr="001A69A5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A69A5" w:rsidRDefault="001A69A5" w:rsidP="00482AE5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7 203 596,0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7 361 312,3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7 268 133,9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5 044 722,0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4 550 000,0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4 741 280,0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5 044 722,0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81 111,2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48 116,3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57 050,9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81 111,2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604 010,6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596 905,0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178 023,0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562 106,0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558 509,0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139 627,0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9 578,6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6 070,0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6 070,0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32 326,0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32 326,0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32 326,0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968 705,0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968 798,0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968 894,0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586 352,0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586 352,0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586 352,0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382 353,0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382 446,0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382 542,0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192 109,5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213 128,0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217 375,0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626 696,9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596 313,1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593 945,0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9 267,1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492 995,6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467 415,8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467 415,8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400 000,0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13 000,0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7 200,0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215,8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69 735,0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60 000,0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7 860,3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7 897,5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8 137,6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116 573,9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120 999,8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118 391,6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32 756,3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13 546,5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32 756,3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13 546,5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13 546,5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15 340,8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2 860,3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2 897,0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45,0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1 039,1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2 815,3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2 852,0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Прочие доходы от компенсации затрат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14 256,7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57 627,6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66 950,0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61 850,0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519,0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8 878,6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15 100,0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45 000,0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150,0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3 230,0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1 600,0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107 990,4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104 480,5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105 770,2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242,6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11 175 037,4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7 135 637,1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7 870 885,3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11 323 736,1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7 135 637,1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7 870 885,3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39 640,2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42 918,8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2 02 15001 04 0001 150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Дотации бюджетам городских округов на выравнивание бюджетной обеспеченности поселений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39 454,9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41 144,6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42 918,8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2 02 15002 04 0000 150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185,3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4 467 962,0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Pr="001A69A5" w:rsidRDefault="001A69A5" w:rsidP="00482AE5">
            <w:pPr>
              <w:jc w:val="right"/>
              <w:rPr>
                <w:lang w:val="en-US"/>
              </w:rPr>
            </w:pPr>
            <w:r>
              <w:t>1 660 464,</w:t>
            </w:r>
            <w:r>
              <w:rPr>
                <w:lang w:val="en-US"/>
              </w:rPr>
              <w:t>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2 178 912,5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122 781,4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226 356,5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на мероприятия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Pr="001A69A5" w:rsidRDefault="001A69A5" w:rsidP="001A69A5">
            <w:pPr>
              <w:jc w:val="right"/>
              <w:rPr>
                <w:lang w:val="en-US"/>
              </w:rPr>
            </w:pPr>
            <w:r>
              <w:t>122 62</w:t>
            </w:r>
            <w:r>
              <w:rPr>
                <w:lang w:val="en-US"/>
              </w:rPr>
              <w:t>5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Pr="001A69A5" w:rsidRDefault="001A69A5" w:rsidP="001A69A5">
            <w:pPr>
              <w:jc w:val="right"/>
              <w:rPr>
                <w:lang w:val="en-US"/>
              </w:rPr>
            </w:pPr>
            <w:r>
              <w:t>383 827,</w:t>
            </w:r>
            <w:r>
              <w:rPr>
                <w:lang w:val="en-US"/>
              </w:rPr>
              <w:t>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324 081,2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1 053 661,5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2 02 25239 04 0000 150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на модернизацию инфраструктуры общего образования в отдельных субъектах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792 040,8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11 784,2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326 577,6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999 900,0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999 900,0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999 900,0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2 02 29999 04 0074 150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поселений области на реализацию расходных обязательств, возникающих при выполнении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6 078,0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2 02 29999 04 0075 150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области на 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128 819,6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области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115 021,2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110 127,0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125 351,0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области на 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2 02 29999 04 0082 150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области на обеспечение капитального ремонта, ремонта и содержания автомобильных дорог общего пользования местного значения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479 600,0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области на 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значения, за счёт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14 219,8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2 02 29999 04 0088 150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области на 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12 200,0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2 02 29999 04 0093 150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2 02 29999 04 0095 150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Субсидии бюджетам городских округов области на обеспечение условий для модернизации инфраструктуры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8 343,6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2 02 29999 04 0096 150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Cубсидии бюджетам  городских округов области на обеспечение условий для ввода в  эксплуатацию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143 705,3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5 195 357,4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5 388 211,9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5 649 054,0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2 809 359,9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2 906 955,8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3 100 652,3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4 148,9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4 286,0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4 421,8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2 009,7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2 070,6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2 132,6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1 392,2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1 437,9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1 483,2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16 193,6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16 749,3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17 294,4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18 608,2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19 141,0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19 692,2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1 951,2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2 073,5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7 490,2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7 602,9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6 950,7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242 215,1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276 804,4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252 728,3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927,3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988,2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289 399,6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300 273,3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311 383,4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76 114,6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76 114,6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76 114,6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19 070,1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19 070,1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19 070,1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7 154,2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7 399,7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7 634,9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1 697 286,9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1 745 456,1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1 824 547,7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631,4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631,4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637,2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2 02 30024 04 0039 150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32,5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2 02 30024 04 0040 150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области на проведение мероприятий по отлову и содержанию животных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1 216,4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1 216,4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1 620 776,5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45 815,</w:t>
            </w:r>
            <w:r w:rsidR="00A50994">
              <w:t>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2 02 45159 04 0000 150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на 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430 162,9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400 000,0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2 02 49999 04 0013 150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области 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29 064,2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2 02 49999 04 0017 150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области стимулирующего (поощрительного) характера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8 425,0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177 389,0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2 02 49999 04 0025 150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 городских округов области на обеспечение условий для создания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1 900,0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2 02 49999 04 0027 150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 xml:space="preserve">Межбюджетные трансферты, передаваемые бюджетам городских округов области в целях </w:t>
            </w:r>
            <w:r>
              <w:br/>
              <w:t xml:space="preserve">выполнения работ по разработке проектной документации, проведению строительства, </w:t>
            </w:r>
            <w:r>
              <w:br/>
              <w:t xml:space="preserve">реставрации и капитального ремонта объектов социальной инфраструктуры и городского </w:t>
            </w:r>
            <w:r>
              <w:br/>
              <w:t>хозяйства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78 200,0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2 02 49999 04 0028 150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области на проведение ремонтных работ и благоустройство территорий парковых комплексов в связи с празднованием 75-летия Победы в Великой Отечественной войне 1941-1945 годов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2 02 49999 04 0029 150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области в целях осуществления ремонтно-реставрационных работ по сохранению объектов культурного наследия регионального значения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2 02 49999 04 0030 150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области на создание универсальных спортивно-оздоровительных площадок на территории 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2 02 49999 04 0031 150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Межбюджетные трансферты, передаваемые бюджетам городских округов области на обеспечение мероприятий, связанных с оплатой дополнительных квадратных метров, при переселении граждан из аварийного жилищного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19 635,4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Pr="00206F26" w:rsidRDefault="001A69A5" w:rsidP="00206F26">
            <w:pPr>
              <w:jc w:val="right"/>
              <w:rPr>
                <w:lang w:val="en-US"/>
              </w:rPr>
            </w:pPr>
            <w:r>
              <w:t>45 815,</w:t>
            </w:r>
            <w:r w:rsidR="00206F26">
              <w:rPr>
                <w:lang w:val="en-US"/>
              </w:rPr>
              <w:t>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38 577,1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2 18 04010 04 0000 150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6 162,7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2 18 04020 04 0000 150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32 414,4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lastRenderedPageBreak/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rPr>
                <w:color w:val="FF0000"/>
              </w:rPr>
              <w:t>-187 275,8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2 19 25064 04 0000 150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rPr>
                <w:color w:val="FF0000"/>
              </w:rPr>
              <w:t>-1 447,9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2 19 25112 04 0000 150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Возврат остатков субсидий на софинансирование капитальных вложений в объекты муниципальной собственности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rPr>
                <w:color w:val="FF0000"/>
              </w:rPr>
              <w:t>-6 087,7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2 19 25555 04 0000 150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rPr>
                <w:color w:val="FF0000"/>
              </w:rPr>
              <w:t>-460,7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2 19 45154 04 0000 150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Возврат остатков иных межбюджетных трансфертов на реализацию мероприятий по подготовке и проведению чемпионата мира по футболу в 2018 году в Российской Федерации из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rPr>
                <w:color w:val="FF0000"/>
              </w:rPr>
              <w:t>-23 119,9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2 19 60010 04 0001 150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1A69A5" w:rsidRDefault="001A69A5" w:rsidP="00482AE5">
            <w:r>
              <w:t>Возврат остатков целевых межбюджетных трансфертов прошлых лет, финансовое обеспечение которых осуществлялось за счет средств областного бюджета, из бюджета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rPr>
                <w:color w:val="FF0000"/>
              </w:rPr>
              <w:t>-1 026,8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1A69A5" w:rsidRDefault="001A69A5" w:rsidP="00482AE5">
            <w:pPr>
              <w:jc w:val="center"/>
            </w:pPr>
            <w:r>
              <w:t xml:space="preserve">2 19 60010 04 0002 150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A69A5" w:rsidRDefault="001A69A5" w:rsidP="00482AE5">
            <w:r>
              <w:t>Возврат остатков целевых межбюджетных трансфертов прошлых лет, финансовое обеспечение которых осуществлялось за счет средств государственной корпорации – Фонда содействия реформированию жилищно-коммунального хозяйства, из бюджетов муниципальных образований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rPr>
                <w:color w:val="FF0000"/>
              </w:rPr>
              <w:t>-155 132,7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 </w:t>
            </w:r>
          </w:p>
        </w:tc>
      </w:tr>
      <w:tr w:rsidR="001A69A5" w:rsidTr="001A69A5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pPr>
              <w:jc w:val="right"/>
            </w:pPr>
            <w:r>
              <w:t>18 378 633,4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9A5" w:rsidRPr="001A69A5" w:rsidRDefault="001A69A5" w:rsidP="00482AE5">
            <w:pPr>
              <w:jc w:val="right"/>
              <w:rPr>
                <w:lang w:val="en-US"/>
              </w:rPr>
            </w:pPr>
            <w:r>
              <w:t>14 496 949,</w:t>
            </w:r>
            <w:r>
              <w:rPr>
                <w:lang w:val="en-US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9A5" w:rsidRDefault="001A69A5" w:rsidP="00482AE5">
            <w:pPr>
              <w:jc w:val="right"/>
            </w:pPr>
            <w:r>
              <w:t>15 139 019,2</w:t>
            </w:r>
          </w:p>
        </w:tc>
      </w:tr>
      <w:tr w:rsidR="001A69A5" w:rsidTr="001A69A5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>
            <w:r>
              <w:t xml:space="preserve">  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69A5" w:rsidRDefault="001A69A5" w:rsidP="00482AE5"/>
        </w:tc>
      </w:tr>
    </w:tbl>
    <w:p w:rsidR="00E2598B" w:rsidRPr="001A69A5" w:rsidRDefault="00E2598B" w:rsidP="001A69A5">
      <w:pPr>
        <w:rPr>
          <w:lang w:val="en-US"/>
        </w:rPr>
      </w:pPr>
    </w:p>
    <w:sectPr w:rsidR="00E2598B" w:rsidRPr="001A69A5" w:rsidSect="001A69A5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2B9" w:rsidRDefault="00C752B9" w:rsidP="001A69A5">
      <w:r>
        <w:separator/>
      </w:r>
    </w:p>
  </w:endnote>
  <w:endnote w:type="continuationSeparator" w:id="1">
    <w:p w:rsidR="00C752B9" w:rsidRDefault="00C752B9" w:rsidP="001A6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2B9" w:rsidRDefault="00C752B9" w:rsidP="001A69A5">
      <w:r>
        <w:separator/>
      </w:r>
    </w:p>
  </w:footnote>
  <w:footnote w:type="continuationSeparator" w:id="1">
    <w:p w:rsidR="00C752B9" w:rsidRDefault="00C752B9" w:rsidP="001A69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9A5" w:rsidRDefault="00AD6738" w:rsidP="00700B9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A69A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69A5" w:rsidRDefault="001A69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9A5" w:rsidRDefault="00AD6738" w:rsidP="00700B9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A69A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63FF">
      <w:rPr>
        <w:rStyle w:val="a7"/>
        <w:noProof/>
      </w:rPr>
      <w:t>2</w:t>
    </w:r>
    <w:r>
      <w:rPr>
        <w:rStyle w:val="a7"/>
      </w:rPr>
      <w:fldChar w:fldCharType="end"/>
    </w:r>
  </w:p>
  <w:p w:rsidR="001A69A5" w:rsidRDefault="001A69A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1A69A5"/>
    <w:rsid w:val="001269B0"/>
    <w:rsid w:val="001A69A5"/>
    <w:rsid w:val="00206F26"/>
    <w:rsid w:val="00210B4F"/>
    <w:rsid w:val="002C3F39"/>
    <w:rsid w:val="003441F9"/>
    <w:rsid w:val="004807BE"/>
    <w:rsid w:val="005F1D2E"/>
    <w:rsid w:val="006672F8"/>
    <w:rsid w:val="006808C6"/>
    <w:rsid w:val="00726415"/>
    <w:rsid w:val="009F3557"/>
    <w:rsid w:val="00A063FF"/>
    <w:rsid w:val="00A24CAF"/>
    <w:rsid w:val="00A50994"/>
    <w:rsid w:val="00AD6738"/>
    <w:rsid w:val="00B912FD"/>
    <w:rsid w:val="00C752B9"/>
    <w:rsid w:val="00E2598B"/>
    <w:rsid w:val="00EE0157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69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69A5"/>
  </w:style>
  <w:style w:type="paragraph" w:styleId="a5">
    <w:name w:val="footer"/>
    <w:basedOn w:val="a"/>
    <w:link w:val="a6"/>
    <w:uiPriority w:val="99"/>
    <w:semiHidden/>
    <w:unhideWhenUsed/>
    <w:rsid w:val="001A69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69A5"/>
  </w:style>
  <w:style w:type="character" w:styleId="a7">
    <w:name w:val="page number"/>
    <w:basedOn w:val="a0"/>
    <w:uiPriority w:val="99"/>
    <w:semiHidden/>
    <w:unhideWhenUsed/>
    <w:rsid w:val="001A69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K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55</TotalTime>
  <Pages>1</Pages>
  <Words>3464</Words>
  <Characters>19750</Characters>
  <Application>Microsoft Office Word</Application>
  <DocSecurity>0</DocSecurity>
  <Lines>164</Lines>
  <Paragraphs>46</Paragraphs>
  <ScaleCrop>false</ScaleCrop>
  <Company/>
  <LinksUpToDate>false</LinksUpToDate>
  <CharactersWithSpaces>23168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MAKAROVAVA</dc:creator>
  <cp:lastModifiedBy>ZaharovaEA</cp:lastModifiedBy>
  <cp:revision>7</cp:revision>
  <dcterms:created xsi:type="dcterms:W3CDTF">2019-11-25T09:43:00Z</dcterms:created>
  <dcterms:modified xsi:type="dcterms:W3CDTF">2019-11-27T13:32:00Z</dcterms:modified>
</cp:coreProperties>
</file>